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09C" w:rsidRDefault="00EE209C" w:rsidP="0054307B">
      <w:pPr>
        <w:spacing w:after="0"/>
        <w:ind w:firstLine="6521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Утверждаю.</w:t>
      </w:r>
    </w:p>
    <w:p w:rsidR="00EE209C" w:rsidRDefault="00EE209C" w:rsidP="0054307B">
      <w:pPr>
        <w:spacing w:after="0"/>
        <w:ind w:firstLine="5245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«30» августа 2007 года</w:t>
      </w:r>
    </w:p>
    <w:p w:rsidR="00EE209C" w:rsidRDefault="00EE209C" w:rsidP="0054307B">
      <w:pPr>
        <w:spacing w:after="0"/>
        <w:ind w:firstLine="5245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EE209C" w:rsidRDefault="00EE209C" w:rsidP="0054307B">
      <w:pPr>
        <w:spacing w:after="0"/>
        <w:ind w:firstLine="5245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Директор гимназии                  В.В.Хабарова</w:t>
      </w:r>
    </w:p>
    <w:p w:rsidR="00EE209C" w:rsidRDefault="00EE209C" w:rsidP="003F0082">
      <w:pPr>
        <w:spacing w:after="0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EE209C" w:rsidRDefault="00EE209C" w:rsidP="003F0082">
      <w:pPr>
        <w:spacing w:after="0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EE209C" w:rsidRPr="003F0082" w:rsidRDefault="00EE209C" w:rsidP="003F0082">
      <w:pPr>
        <w:spacing w:after="0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EE209C" w:rsidRPr="003F0082" w:rsidRDefault="00EE209C" w:rsidP="00141CC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3"/>
          <w:sz w:val="32"/>
          <w:szCs w:val="32"/>
        </w:rPr>
      </w:pPr>
      <w:r w:rsidRPr="003F0082">
        <w:rPr>
          <w:rFonts w:ascii="Times New Roman" w:hAnsi="Times New Roman" w:cs="Times New Roman"/>
          <w:b/>
          <w:bCs/>
          <w:color w:val="000000"/>
          <w:spacing w:val="-3"/>
          <w:sz w:val="32"/>
          <w:szCs w:val="32"/>
        </w:rPr>
        <w:t xml:space="preserve">Положение о научном обществе учащихся </w:t>
      </w:r>
    </w:p>
    <w:p w:rsidR="00EE209C" w:rsidRPr="003F0082" w:rsidRDefault="00EE209C" w:rsidP="00141CC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3"/>
          <w:sz w:val="32"/>
          <w:szCs w:val="32"/>
        </w:rPr>
      </w:pPr>
      <w:r w:rsidRPr="003F0082">
        <w:rPr>
          <w:rFonts w:ascii="Times New Roman" w:hAnsi="Times New Roman" w:cs="Times New Roman"/>
          <w:b/>
          <w:bCs/>
          <w:color w:val="000000"/>
          <w:spacing w:val="-3"/>
          <w:sz w:val="32"/>
          <w:szCs w:val="32"/>
        </w:rPr>
        <w:t>МОУ гимназии №9 г.</w:t>
      </w:r>
    </w:p>
    <w:p w:rsidR="00EE209C" w:rsidRPr="003F0082" w:rsidRDefault="00EE209C" w:rsidP="00141CC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3"/>
          <w:sz w:val="32"/>
          <w:szCs w:val="32"/>
        </w:rPr>
      </w:pPr>
      <w:r w:rsidRPr="003F0082">
        <w:rPr>
          <w:rFonts w:ascii="Times New Roman" w:hAnsi="Times New Roman" w:cs="Times New Roman"/>
          <w:b/>
          <w:bCs/>
          <w:color w:val="000000"/>
          <w:spacing w:val="-3"/>
          <w:sz w:val="32"/>
          <w:szCs w:val="32"/>
        </w:rPr>
        <w:t>Королева Московской области</w:t>
      </w:r>
    </w:p>
    <w:p w:rsidR="00EE209C" w:rsidRPr="003F0082" w:rsidRDefault="00EE209C" w:rsidP="00141CC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3"/>
          <w:sz w:val="32"/>
          <w:szCs w:val="32"/>
        </w:rPr>
      </w:pPr>
    </w:p>
    <w:p w:rsidR="00EE209C" w:rsidRPr="003F0082" w:rsidRDefault="00EE209C" w:rsidP="00943E0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</w:pPr>
      <w:r w:rsidRPr="003F0082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Общие положения</w:t>
      </w:r>
    </w:p>
    <w:p w:rsidR="00EE209C" w:rsidRPr="003F0082" w:rsidRDefault="00EE209C" w:rsidP="005507D5">
      <w:pPr>
        <w:pStyle w:val="ListParagraph"/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427" w:after="0" w:line="360" w:lineRule="auto"/>
        <w:ind w:left="360"/>
        <w:jc w:val="both"/>
        <w:rPr>
          <w:rFonts w:ascii="Times New Roman" w:hAnsi="Times New Roman" w:cs="Times New Roman"/>
          <w:color w:val="000000"/>
          <w:spacing w:val="-2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1.1   </w:t>
      </w: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Научное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общество учащихся (НОУ) МОУ гимназии №9  действует с 200</w:t>
      </w: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3 года с </w:t>
      </w:r>
      <w:r w:rsidRPr="003F0082">
        <w:rPr>
          <w:rFonts w:ascii="Times New Roman" w:hAnsi="Times New Roman" w:cs="Times New Roman"/>
          <w:color w:val="000000"/>
          <w:sz w:val="28"/>
          <w:szCs w:val="28"/>
        </w:rPr>
        <w:t xml:space="preserve">целью выявления и формирования личности школьника, способной к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творческому самовыражению и активной жизненной позиции в самореализации и профессиональном самоопределении.</w:t>
      </w:r>
    </w:p>
    <w:p w:rsidR="00EE209C" w:rsidRPr="003F0082" w:rsidRDefault="00EE209C" w:rsidP="005507D5">
      <w:pPr>
        <w:pStyle w:val="ListParagraph"/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1.2. НОУ -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добровольное творческое формирование подростков школы, стремящихся совершенствовать свои знания в определенной области науки, </w:t>
      </w:r>
      <w:r w:rsidRPr="003F0082">
        <w:rPr>
          <w:rFonts w:ascii="Times New Roman" w:hAnsi="Times New Roman" w:cs="Times New Roman"/>
          <w:color w:val="000000"/>
          <w:sz w:val="28"/>
          <w:szCs w:val="28"/>
        </w:rPr>
        <w:t xml:space="preserve">искусства, техники и производства, развивать свой интеллект, приобретать умения и навыки научно- исследовательской и опытнической деятельности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 руководством педагогов и других специалистов.</w:t>
      </w:r>
    </w:p>
    <w:p w:rsidR="00EE209C" w:rsidRPr="003F0082" w:rsidRDefault="00EE209C" w:rsidP="005507D5">
      <w:pPr>
        <w:pStyle w:val="ListParagraph"/>
        <w:numPr>
          <w:ilvl w:val="1"/>
          <w:numId w:val="10"/>
        </w:numPr>
        <w:shd w:val="clear" w:color="auto" w:fill="FFFFFF"/>
        <w:tabs>
          <w:tab w:val="clear" w:pos="780"/>
          <w:tab w:val="num" w:pos="426"/>
        </w:tabs>
        <w:spacing w:after="0" w:line="36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НОУ является средством повышения социального статуса знаний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0082">
        <w:rPr>
          <w:rFonts w:ascii="Times New Roman" w:hAnsi="Times New Roman" w:cs="Times New Roman"/>
          <w:color w:val="000000"/>
          <w:sz w:val="28"/>
          <w:szCs w:val="28"/>
        </w:rPr>
        <w:t xml:space="preserve">выполняет роли </w:t>
      </w: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>экспертизы одаренности.</w:t>
      </w:r>
    </w:p>
    <w:p w:rsidR="00EE209C" w:rsidRPr="003F0082" w:rsidRDefault="00EE209C" w:rsidP="00943E0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F0082">
        <w:rPr>
          <w:rFonts w:ascii="Times New Roman" w:hAnsi="Times New Roman" w:cs="Times New Roman"/>
          <w:b/>
          <w:bCs/>
          <w:i/>
          <w:iCs/>
          <w:color w:val="000000"/>
          <w:spacing w:val="6"/>
          <w:sz w:val="28"/>
          <w:szCs w:val="28"/>
        </w:rPr>
        <w:t>Задачи НОУ</w:t>
      </w:r>
    </w:p>
    <w:p w:rsidR="00EE209C" w:rsidRPr="003F0082" w:rsidRDefault="00EE209C" w:rsidP="00943E02">
      <w:pPr>
        <w:pStyle w:val="ListParagraph"/>
        <w:widowControl w:val="0"/>
        <w:numPr>
          <w:ilvl w:val="0"/>
          <w:numId w:val="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Диагностика одаренности детей и подростков.</w:t>
      </w:r>
    </w:p>
    <w:p w:rsidR="00EE209C" w:rsidRPr="003F0082" w:rsidRDefault="00EE209C" w:rsidP="00943E02">
      <w:pPr>
        <w:pStyle w:val="ListParagraph"/>
        <w:widowControl w:val="0"/>
        <w:numPr>
          <w:ilvl w:val="0"/>
          <w:numId w:val="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z w:val="28"/>
          <w:szCs w:val="28"/>
        </w:rPr>
        <w:t xml:space="preserve">Ранее раскрытие интересов и </w:t>
      </w:r>
      <w:r>
        <w:rPr>
          <w:rFonts w:ascii="Times New Roman" w:hAnsi="Times New Roman" w:cs="Times New Roman"/>
          <w:color w:val="000000"/>
          <w:sz w:val="28"/>
          <w:szCs w:val="28"/>
        </w:rPr>
        <w:t>склонностей учащихся к поисково</w:t>
      </w:r>
      <w:r w:rsidRPr="003F008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исследовательской деятельности.</w:t>
      </w:r>
    </w:p>
    <w:p w:rsidR="00EE209C" w:rsidRPr="003F0082" w:rsidRDefault="00EE209C" w:rsidP="00943E02">
      <w:pPr>
        <w:pStyle w:val="ListParagraph"/>
        <w:numPr>
          <w:ilvl w:val="0"/>
          <w:numId w:val="5"/>
        </w:numPr>
        <w:shd w:val="clear" w:color="auto" w:fill="FFFFFF"/>
        <w:tabs>
          <w:tab w:val="left" w:pos="259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Ознакомление с методами и приемами доступной для учащихся научно-исследовательской позиции.</w:t>
      </w:r>
    </w:p>
    <w:p w:rsidR="00EE209C" w:rsidRPr="003F0082" w:rsidRDefault="00EE209C" w:rsidP="00943E0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F0082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Структура НОУ и формы работы.</w:t>
      </w:r>
    </w:p>
    <w:p w:rsidR="00EE209C" w:rsidRPr="003F0082" w:rsidRDefault="00EE209C" w:rsidP="00943E02">
      <w:pPr>
        <w:widowControl w:val="0"/>
        <w:numPr>
          <w:ilvl w:val="0"/>
          <w:numId w:val="9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360" w:lineRule="auto"/>
        <w:ind w:left="709" w:hanging="283"/>
        <w:rPr>
          <w:rFonts w:ascii="Times New Roman" w:hAnsi="Times New Roman" w:cs="Times New Roman"/>
          <w:color w:val="000000"/>
          <w:spacing w:val="-23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Ученический совет.</w:t>
      </w:r>
    </w:p>
    <w:p w:rsidR="00EE209C" w:rsidRPr="003F0082" w:rsidRDefault="00EE209C" w:rsidP="00943E02">
      <w:pPr>
        <w:widowControl w:val="0"/>
        <w:numPr>
          <w:ilvl w:val="0"/>
          <w:numId w:val="9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360" w:lineRule="auto"/>
        <w:ind w:left="709" w:hanging="283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Совет научных руководителей.</w:t>
      </w:r>
    </w:p>
    <w:p w:rsidR="00EE209C" w:rsidRPr="003F0082" w:rsidRDefault="00EE209C" w:rsidP="00943E02">
      <w:pPr>
        <w:widowControl w:val="0"/>
        <w:numPr>
          <w:ilvl w:val="0"/>
          <w:numId w:val="9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360" w:lineRule="auto"/>
        <w:ind w:left="709" w:hanging="283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Предметные секции.</w:t>
      </w:r>
    </w:p>
    <w:p w:rsidR="00EE209C" w:rsidRPr="003F0082" w:rsidRDefault="00EE209C" w:rsidP="00943E02">
      <w:pPr>
        <w:widowControl w:val="0"/>
        <w:numPr>
          <w:ilvl w:val="0"/>
          <w:numId w:val="9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360" w:lineRule="auto"/>
        <w:ind w:left="709" w:right="2765" w:hanging="283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Научно-практические конференция членов НОУ</w:t>
      </w:r>
    </w:p>
    <w:p w:rsidR="00EE209C" w:rsidRPr="003F0082" w:rsidRDefault="00EE209C" w:rsidP="00943E02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360" w:lineRule="auto"/>
        <w:ind w:left="10" w:right="2765"/>
        <w:rPr>
          <w:rFonts w:ascii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3F0082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Дополнения.</w:t>
      </w:r>
    </w:p>
    <w:p w:rsidR="00EE209C" w:rsidRPr="003F0082" w:rsidRDefault="00EE209C" w:rsidP="00943E02">
      <w:pPr>
        <w:shd w:val="clear" w:color="auto" w:fill="FFFFFF"/>
        <w:spacing w:after="0" w:line="360" w:lineRule="auto"/>
        <w:ind w:left="19"/>
        <w:rPr>
          <w:rFonts w:ascii="Times New Roman" w:hAnsi="Times New Roman" w:cs="Times New Roman"/>
          <w:sz w:val="24"/>
          <w:szCs w:val="24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  <w:u w:val="single"/>
        </w:rPr>
        <w:t>Ученический совет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избирается конференцией для решения организационных</w:t>
      </w:r>
      <w:r w:rsidRPr="003F0082">
        <w:rPr>
          <w:rFonts w:ascii="Times New Roman" w:hAnsi="Times New Roman" w:cs="Times New Roman"/>
          <w:sz w:val="24"/>
          <w:szCs w:val="24"/>
        </w:rPr>
        <w:t xml:space="preserve">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вопросов.   </w:t>
      </w:r>
    </w:p>
    <w:p w:rsidR="00EE209C" w:rsidRPr="003F0082" w:rsidRDefault="00EE209C" w:rsidP="00943E02">
      <w:pPr>
        <w:shd w:val="clear" w:color="auto" w:fill="FFFFFF"/>
        <w:spacing w:after="0" w:line="360" w:lineRule="auto"/>
        <w:ind w:left="19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Ученический совет участвует в подгото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вке и проведении недель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лекций,</w:t>
      </w:r>
      <w:r w:rsidRPr="003F0082">
        <w:rPr>
          <w:rFonts w:ascii="Times New Roman" w:hAnsi="Times New Roman" w:cs="Times New Roman"/>
          <w:sz w:val="24"/>
          <w:szCs w:val="24"/>
        </w:rPr>
        <w:t xml:space="preserve"> 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бесед для учащихся.</w:t>
      </w:r>
    </w:p>
    <w:p w:rsidR="00EE209C" w:rsidRPr="003F0082" w:rsidRDefault="00EE209C" w:rsidP="00943E02">
      <w:pPr>
        <w:shd w:val="clear" w:color="auto" w:fill="FFFFFF"/>
        <w:spacing w:after="0" w:line="360" w:lineRule="auto"/>
        <w:ind w:left="19"/>
        <w:rPr>
          <w:rFonts w:ascii="Times New Roman" w:hAnsi="Times New Roman" w:cs="Times New Roman"/>
          <w:sz w:val="24"/>
          <w:szCs w:val="24"/>
        </w:rPr>
      </w:pPr>
    </w:p>
    <w:p w:rsidR="00EE209C" w:rsidRPr="003F0082" w:rsidRDefault="00EE209C" w:rsidP="00943E02">
      <w:pPr>
        <w:shd w:val="clear" w:color="auto" w:fill="FFFFFF"/>
        <w:spacing w:after="0" w:line="360" w:lineRule="auto"/>
        <w:ind w:left="24"/>
        <w:rPr>
          <w:rFonts w:ascii="Times New Roman" w:hAnsi="Times New Roman" w:cs="Times New Roman"/>
          <w:sz w:val="24"/>
          <w:szCs w:val="24"/>
          <w:u w:val="single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  <w:u w:val="single"/>
        </w:rPr>
        <w:t>Совет научных руководителей</w:t>
      </w:r>
    </w:p>
    <w:p w:rsidR="00EE209C" w:rsidRPr="003F0082" w:rsidRDefault="00EE209C" w:rsidP="00943E02">
      <w:pPr>
        <w:shd w:val="clear" w:color="auto" w:fill="FFFFFF"/>
        <w:spacing w:after="0" w:line="360" w:lineRule="auto"/>
        <w:ind w:left="24" w:firstLine="709"/>
        <w:rPr>
          <w:rFonts w:ascii="Times New Roman" w:hAnsi="Times New Roman" w:cs="Times New Roman"/>
          <w:sz w:val="24"/>
          <w:szCs w:val="24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Осуществляет руководство научно-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исследовательской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, поисковой работой членов НОУ, руко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водит работой предметных секций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EE209C" w:rsidRPr="003F0082" w:rsidRDefault="00EE209C" w:rsidP="00943E02">
      <w:pPr>
        <w:shd w:val="clear" w:color="auto" w:fill="FFFFFF"/>
        <w:spacing w:after="0" w:line="360" w:lineRule="auto"/>
        <w:ind w:left="19" w:firstLine="709"/>
        <w:rPr>
          <w:rFonts w:ascii="Times New Roman" w:hAnsi="Times New Roman" w:cs="Times New Roman"/>
          <w:sz w:val="24"/>
          <w:szCs w:val="24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Оказывает консультативную помощь в подготовке реферативных работ,</w:t>
      </w:r>
      <w:r w:rsidRPr="003F0082">
        <w:rPr>
          <w:rFonts w:ascii="Times New Roman" w:hAnsi="Times New Roman" w:cs="Times New Roman"/>
          <w:sz w:val="24"/>
          <w:szCs w:val="24"/>
        </w:rPr>
        <w:t xml:space="preserve"> </w:t>
      </w: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докладов, рецензирует рефераты, готовит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научно-практическую конференцию</w:t>
      </w: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EE209C" w:rsidRPr="003F0082" w:rsidRDefault="00EE209C" w:rsidP="00943E02">
      <w:pPr>
        <w:shd w:val="clear" w:color="auto" w:fill="FFFFFF"/>
        <w:spacing w:after="0" w:line="360" w:lineRule="auto"/>
        <w:ind w:left="24" w:firstLine="709"/>
        <w:rPr>
          <w:rFonts w:ascii="Times New Roman" w:hAnsi="Times New Roman" w:cs="Times New Roman"/>
          <w:sz w:val="24"/>
          <w:szCs w:val="24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Отбирает лучшие работы на внешкольные конкурсы и конференции.</w:t>
      </w:r>
    </w:p>
    <w:p w:rsidR="00EE209C" w:rsidRPr="003F0082" w:rsidRDefault="00EE209C" w:rsidP="00943E02">
      <w:pPr>
        <w:shd w:val="clear" w:color="auto" w:fill="FFFFFF"/>
        <w:spacing w:after="0" w:line="360" w:lineRule="auto"/>
        <w:ind w:left="24" w:firstLine="709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Председателем Совета научных руководителей назначается заместитель</w:t>
      </w:r>
      <w:r w:rsidRPr="003F0082">
        <w:rPr>
          <w:rFonts w:ascii="Times New Roman" w:hAnsi="Times New Roman" w:cs="Times New Roman"/>
          <w:sz w:val="24"/>
          <w:szCs w:val="24"/>
        </w:rPr>
        <w:t xml:space="preserve">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директора по научно- методической работе.</w:t>
      </w:r>
    </w:p>
    <w:p w:rsidR="00EE209C" w:rsidRPr="003F0082" w:rsidRDefault="00EE209C" w:rsidP="00943E02">
      <w:pPr>
        <w:shd w:val="clear" w:color="auto" w:fill="FFFFFF"/>
        <w:spacing w:after="0" w:line="360" w:lineRule="auto"/>
        <w:ind w:left="24"/>
        <w:rPr>
          <w:rFonts w:ascii="Times New Roman" w:hAnsi="Times New Roman" w:cs="Times New Roman"/>
          <w:sz w:val="24"/>
          <w:szCs w:val="24"/>
        </w:rPr>
      </w:pPr>
    </w:p>
    <w:p w:rsidR="00EE209C" w:rsidRPr="003F0082" w:rsidRDefault="00EE209C" w:rsidP="00943E02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Сотрудничество педагогов и учащихся предполагает следующие формы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:rsidR="00EE209C" w:rsidRPr="003F0082" w:rsidRDefault="00EE209C" w:rsidP="00943E02">
      <w:pPr>
        <w:widowControl w:val="0"/>
        <w:numPr>
          <w:ilvl w:val="0"/>
          <w:numId w:val="7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60" w:lineRule="auto"/>
        <w:ind w:left="29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z w:val="28"/>
          <w:szCs w:val="28"/>
        </w:rPr>
        <w:t>Работу факультативов по направлениям</w:t>
      </w:r>
    </w:p>
    <w:p w:rsidR="00EE209C" w:rsidRPr="003F0082" w:rsidRDefault="00EE209C" w:rsidP="00943E02">
      <w:pPr>
        <w:widowControl w:val="0"/>
        <w:numPr>
          <w:ilvl w:val="0"/>
          <w:numId w:val="7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60" w:lineRule="auto"/>
        <w:ind w:left="29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Индивидуальную и групповую работу учащихся под руководством учителей</w:t>
      </w:r>
    </w:p>
    <w:p w:rsidR="00EE209C" w:rsidRPr="003F0082" w:rsidRDefault="00EE209C" w:rsidP="00943E02">
      <w:pPr>
        <w:shd w:val="clear" w:color="auto" w:fill="FFFFFF"/>
        <w:spacing w:line="360" w:lineRule="auto"/>
        <w:ind w:left="384"/>
        <w:rPr>
          <w:rFonts w:ascii="Times New Roman" w:hAnsi="Times New Roman" w:cs="Times New Roman"/>
          <w:sz w:val="24"/>
          <w:szCs w:val="24"/>
        </w:rPr>
      </w:pP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и других специалистов на базе школ, внешкольных учреждений и вузов и </w:t>
      </w:r>
      <w:r w:rsidRPr="003F0082">
        <w:rPr>
          <w:rFonts w:ascii="Times New Roman" w:hAnsi="Times New Roman" w:cs="Times New Roman"/>
          <w:color w:val="000000"/>
          <w:spacing w:val="-6"/>
          <w:sz w:val="28"/>
          <w:szCs w:val="28"/>
        </w:rPr>
        <w:t>др.</w:t>
      </w:r>
    </w:p>
    <w:p w:rsidR="00EE209C" w:rsidRPr="003F0082" w:rsidRDefault="00EE209C" w:rsidP="00943E02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60" w:lineRule="auto"/>
        <w:ind w:left="2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Олимпиады  по различным предметам.</w:t>
      </w:r>
    </w:p>
    <w:p w:rsidR="00EE209C" w:rsidRPr="003F0082" w:rsidRDefault="00EE209C" w:rsidP="00943E02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60" w:lineRule="auto"/>
        <w:ind w:left="2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Организацию интеллектуальных игр по развитию познавательных интересов</w:t>
      </w:r>
    </w:p>
    <w:p w:rsidR="00EE209C" w:rsidRPr="003F0082" w:rsidRDefault="00EE209C" w:rsidP="00943E02">
      <w:pPr>
        <w:shd w:val="clear" w:color="auto" w:fill="FFFFFF"/>
        <w:spacing w:line="360" w:lineRule="auto"/>
        <w:ind w:left="384"/>
        <w:rPr>
          <w:rFonts w:ascii="Times New Roman" w:hAnsi="Times New Roman" w:cs="Times New Roman"/>
          <w:color w:val="000000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z w:val="28"/>
          <w:szCs w:val="28"/>
        </w:rPr>
        <w:t xml:space="preserve">и творческих способностей </w:t>
      </w:r>
    </w:p>
    <w:p w:rsidR="00EE209C" w:rsidRPr="003F0082" w:rsidRDefault="00EE209C" w:rsidP="00943E02">
      <w:pPr>
        <w:shd w:val="clear" w:color="auto" w:fill="FFFFFF"/>
        <w:spacing w:line="360" w:lineRule="auto"/>
        <w:ind w:left="384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4. </w:t>
      </w:r>
      <w:r w:rsidRPr="003F008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.Права и</w:t>
      </w:r>
      <w:r w:rsidRPr="003F008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F008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обязанности членов НОУ.</w:t>
      </w:r>
    </w:p>
    <w:p w:rsidR="00EE209C" w:rsidRPr="003F0082" w:rsidRDefault="00EE209C" w:rsidP="00943E02">
      <w:pPr>
        <w:shd w:val="clear" w:color="auto" w:fill="FFFFFF"/>
        <w:tabs>
          <w:tab w:val="left" w:pos="245"/>
        </w:tabs>
        <w:spacing w:after="0" w:line="360" w:lineRule="auto"/>
        <w:ind w:left="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23"/>
          <w:sz w:val="28"/>
          <w:szCs w:val="28"/>
        </w:rPr>
        <w:t>1.</w:t>
      </w:r>
      <w:r w:rsidRPr="003F008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Членами НОУ могут быть учащиеся, изъявившие желание работать в</w:t>
      </w:r>
      <w:r w:rsidRPr="003F0082">
        <w:rPr>
          <w:rFonts w:ascii="Times New Roman" w:hAnsi="Times New Roman" w:cs="Times New Roman"/>
          <w:sz w:val="24"/>
          <w:szCs w:val="24"/>
        </w:rPr>
        <w:t xml:space="preserve"> 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объединении и проявившие склонность к научному творчеству.</w:t>
      </w:r>
    </w:p>
    <w:p w:rsidR="00EE209C" w:rsidRPr="003F0082" w:rsidRDefault="00EE209C" w:rsidP="00943E02">
      <w:pPr>
        <w:shd w:val="clear" w:color="auto" w:fill="FFFFFF"/>
        <w:tabs>
          <w:tab w:val="left" w:pos="245"/>
        </w:tabs>
        <w:spacing w:after="0" w:line="36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</w:p>
    <w:p w:rsidR="00EE209C" w:rsidRPr="003F0082" w:rsidRDefault="00EE209C" w:rsidP="00943E02">
      <w:pPr>
        <w:shd w:val="clear" w:color="auto" w:fill="FFFFFF"/>
        <w:tabs>
          <w:tab w:val="left" w:pos="245"/>
        </w:tabs>
        <w:spacing w:after="0" w:line="36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3F0082">
        <w:rPr>
          <w:rFonts w:ascii="Times New Roman" w:hAnsi="Times New Roman" w:cs="Times New Roman"/>
          <w:color w:val="000000"/>
          <w:spacing w:val="-9"/>
          <w:sz w:val="28"/>
          <w:szCs w:val="28"/>
        </w:rPr>
        <w:t>2.</w:t>
      </w:r>
      <w:r w:rsidRPr="003F0082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Члены НОУ имеют право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:rsidR="00EE209C" w:rsidRPr="003F0082" w:rsidRDefault="00EE209C" w:rsidP="00943E02">
      <w:pPr>
        <w:shd w:val="clear" w:color="auto" w:fill="FFFFFF"/>
        <w:spacing w:after="0" w:line="360" w:lineRule="auto"/>
        <w:ind w:left="653" w:right="461" w:hanging="125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>- раб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отать в 1 -2 творческих группах</w:t>
      </w: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</w:t>
      </w:r>
    </w:p>
    <w:p w:rsidR="00EE209C" w:rsidRPr="003F0082" w:rsidRDefault="00EE209C" w:rsidP="00943E02">
      <w:pPr>
        <w:shd w:val="clear" w:color="auto" w:fill="FFFFFF"/>
        <w:spacing w:after="0" w:line="360" w:lineRule="auto"/>
        <w:ind w:left="653" w:right="461" w:hanging="125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-участвовать в конференциях, </w:t>
      </w:r>
    </w:p>
    <w:p w:rsidR="00EE209C" w:rsidRPr="003F0082" w:rsidRDefault="00EE209C" w:rsidP="00943E02">
      <w:pPr>
        <w:shd w:val="clear" w:color="auto" w:fill="FFFFFF"/>
        <w:spacing w:after="0" w:line="360" w:lineRule="auto"/>
        <w:ind w:left="653" w:right="461" w:hanging="125"/>
        <w:jc w:val="both"/>
        <w:rPr>
          <w:rFonts w:ascii="Times New Roman" w:hAnsi="Times New Roman" w:cs="Times New Roman"/>
          <w:sz w:val="24"/>
          <w:szCs w:val="24"/>
        </w:rPr>
      </w:pP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>-</w:t>
      </w:r>
      <w:r w:rsidRPr="003F0082">
        <w:rPr>
          <w:rFonts w:ascii="Times New Roman" w:hAnsi="Times New Roman" w:cs="Times New Roman"/>
          <w:color w:val="000000"/>
          <w:sz w:val="28"/>
          <w:szCs w:val="28"/>
        </w:rPr>
        <w:t>обращаться за</w:t>
      </w:r>
      <w:r w:rsidRPr="003F0082">
        <w:rPr>
          <w:rFonts w:ascii="Times New Roman" w:hAnsi="Times New Roman" w:cs="Times New Roman"/>
          <w:sz w:val="24"/>
          <w:szCs w:val="24"/>
        </w:rPr>
        <w:t xml:space="preserve"> </w:t>
      </w: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консультацией и получать ответы и помощь по исследуемой теме от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педагогов, научных руководителей преподавателей вузов и других </w:t>
      </w:r>
      <w:r w:rsidRPr="003F0082">
        <w:rPr>
          <w:rFonts w:ascii="Times New Roman" w:hAnsi="Times New Roman" w:cs="Times New Roman"/>
          <w:color w:val="000000"/>
          <w:spacing w:val="4"/>
          <w:sz w:val="28"/>
          <w:szCs w:val="28"/>
        </w:rPr>
        <w:t>специалистов;</w:t>
      </w:r>
    </w:p>
    <w:p w:rsidR="00EE209C" w:rsidRPr="003F0082" w:rsidRDefault="00EE209C" w:rsidP="00943E02">
      <w:pPr>
        <w:shd w:val="clear" w:color="auto" w:fill="FFFFFF"/>
        <w:spacing w:before="5" w:after="0" w:line="360" w:lineRule="auto"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-получать на свою творческую работу рецензию и оценку, которая может рассматриваться    в качестве рекомендаций при итоговой аттестации выпускников;</w:t>
      </w:r>
    </w:p>
    <w:p w:rsidR="00EE209C" w:rsidRPr="003F0082" w:rsidRDefault="00EE209C" w:rsidP="00943E02">
      <w:pPr>
        <w:shd w:val="clear" w:color="auto" w:fill="FFFFFF"/>
        <w:spacing w:before="5" w:after="0" w:line="360" w:lineRule="auto"/>
        <w:ind w:left="648" w:hanging="81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за активную работу и достигнутые творческие успехи члены НОУ могут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быть награждены грамотами, поощрены премиями.</w:t>
      </w:r>
    </w:p>
    <w:p w:rsidR="00EE209C" w:rsidRPr="003F0082" w:rsidRDefault="00EE209C" w:rsidP="00943E02">
      <w:pPr>
        <w:shd w:val="clear" w:color="auto" w:fill="FFFFFF"/>
        <w:spacing w:before="5" w:after="0" w:line="360" w:lineRule="auto"/>
        <w:ind w:left="648" w:hanging="81"/>
        <w:jc w:val="both"/>
        <w:rPr>
          <w:rFonts w:ascii="Times New Roman" w:hAnsi="Times New Roman" w:cs="Times New Roman"/>
          <w:sz w:val="24"/>
          <w:szCs w:val="24"/>
        </w:rPr>
      </w:pPr>
    </w:p>
    <w:p w:rsidR="00EE209C" w:rsidRPr="003F0082" w:rsidRDefault="00EE209C" w:rsidP="00943E02">
      <w:pPr>
        <w:shd w:val="clear" w:color="auto" w:fill="FFFFFF"/>
        <w:tabs>
          <w:tab w:val="left" w:pos="245"/>
        </w:tabs>
        <w:spacing w:after="0" w:line="36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3F0082">
        <w:rPr>
          <w:rFonts w:ascii="Times New Roman" w:hAnsi="Times New Roman" w:cs="Times New Roman"/>
          <w:color w:val="000000"/>
          <w:spacing w:val="-13"/>
          <w:sz w:val="28"/>
          <w:szCs w:val="28"/>
        </w:rPr>
        <w:t>3.</w:t>
      </w:r>
      <w:r w:rsidRPr="003F0082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Члены НОУ обязаны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:rsidR="00EE209C" w:rsidRPr="003F0082" w:rsidRDefault="00EE209C" w:rsidP="00943E02">
      <w:pPr>
        <w:shd w:val="clear" w:color="auto" w:fill="FFFFFF"/>
        <w:spacing w:after="0" w:line="360" w:lineRule="auto"/>
        <w:ind w:left="648"/>
        <w:jc w:val="both"/>
        <w:rPr>
          <w:rFonts w:ascii="Times New Roman" w:hAnsi="Times New Roman" w:cs="Times New Roman"/>
          <w:sz w:val="24"/>
          <w:szCs w:val="24"/>
        </w:rPr>
      </w:pP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активно работать в 1 -2 творческих группах, участвовать в конференции, </w:t>
      </w:r>
      <w:r w:rsidRPr="003F0082">
        <w:rPr>
          <w:rFonts w:ascii="Times New Roman" w:hAnsi="Times New Roman" w:cs="Times New Roman"/>
          <w:color w:val="000000"/>
          <w:sz w:val="28"/>
          <w:szCs w:val="28"/>
        </w:rPr>
        <w:t>самостоятельно углубит</w:t>
      </w:r>
      <w:r>
        <w:rPr>
          <w:rFonts w:ascii="Times New Roman" w:hAnsi="Times New Roman" w:cs="Times New Roman"/>
          <w:color w:val="000000"/>
          <w:sz w:val="28"/>
          <w:szCs w:val="28"/>
        </w:rPr>
        <w:t>ь знания по учебному предмету (</w:t>
      </w:r>
      <w:r w:rsidRPr="003F0082">
        <w:rPr>
          <w:rFonts w:ascii="Times New Roman" w:hAnsi="Times New Roman" w:cs="Times New Roman"/>
          <w:color w:val="000000"/>
          <w:sz w:val="28"/>
          <w:szCs w:val="28"/>
        </w:rPr>
        <w:t xml:space="preserve">по выбору)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пропагандировать форму работы НОУ, распространять полученные форму работы НОУ, распространять полученные о своей работе в творческой группе;</w:t>
      </w:r>
    </w:p>
    <w:p w:rsidR="00EE209C" w:rsidRPr="003F0082" w:rsidRDefault="00EE209C" w:rsidP="00943E02">
      <w:pPr>
        <w:shd w:val="clear" w:color="auto" w:fill="FFFFFF"/>
        <w:spacing w:after="0" w:line="360" w:lineRule="auto"/>
        <w:ind w:left="653" w:right="922"/>
        <w:jc w:val="both"/>
        <w:rPr>
          <w:rFonts w:ascii="Times New Roman" w:hAnsi="Times New Roman" w:cs="Times New Roman"/>
          <w:sz w:val="24"/>
          <w:szCs w:val="24"/>
        </w:rPr>
      </w:pPr>
      <w:r w:rsidRPr="003F008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защищать интересы школы на городских, школьных конкурсах, </w:t>
      </w:r>
      <w:r w:rsidRPr="003F0082">
        <w:rPr>
          <w:rFonts w:ascii="Times New Roman" w:hAnsi="Times New Roman" w:cs="Times New Roman"/>
          <w:color w:val="000000"/>
          <w:spacing w:val="-1"/>
          <w:sz w:val="28"/>
          <w:szCs w:val="28"/>
        </w:rPr>
        <w:t>олимпиадах, конференциях.</w:t>
      </w:r>
    </w:p>
    <w:p w:rsidR="00EE209C" w:rsidRPr="003F0082" w:rsidRDefault="00EE209C" w:rsidP="00943E02">
      <w:pPr>
        <w:shd w:val="clear" w:color="auto" w:fill="FFFFFF"/>
        <w:spacing w:line="360" w:lineRule="auto"/>
        <w:ind w:left="384"/>
        <w:rPr>
          <w:rFonts w:ascii="Times New Roman" w:hAnsi="Times New Roman" w:cs="Times New Roman"/>
          <w:sz w:val="24"/>
          <w:szCs w:val="24"/>
        </w:rPr>
      </w:pPr>
    </w:p>
    <w:p w:rsidR="00EE209C" w:rsidRPr="003F0082" w:rsidRDefault="00EE209C" w:rsidP="00943E02">
      <w:pPr>
        <w:pStyle w:val="ListParagraph"/>
        <w:spacing w:after="0" w:line="360" w:lineRule="auto"/>
        <w:ind w:left="786"/>
        <w:rPr>
          <w:rFonts w:ascii="Times New Roman" w:hAnsi="Times New Roman" w:cs="Times New Roman"/>
          <w:sz w:val="32"/>
          <w:szCs w:val="32"/>
        </w:rPr>
      </w:pPr>
    </w:p>
    <w:sectPr w:rsidR="00EE209C" w:rsidRPr="003F0082" w:rsidSect="00465AE6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45FEE"/>
    <w:multiLevelType w:val="multilevel"/>
    <w:tmpl w:val="FFA4DE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  <w:sz w:val="28"/>
        <w:szCs w:val="28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000000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000000"/>
        <w:sz w:val="28"/>
        <w:szCs w:val="28"/>
      </w:rPr>
    </w:lvl>
  </w:abstractNum>
  <w:abstractNum w:abstractNumId="1">
    <w:nsid w:val="10FD7ACE"/>
    <w:multiLevelType w:val="singleLevel"/>
    <w:tmpl w:val="013804BC"/>
    <w:lvl w:ilvl="0">
      <w:start w:val="3"/>
      <w:numFmt w:val="decimal"/>
      <w:lvlText w:val="%1."/>
      <w:legacy w:legacy="1" w:legacySpace="0" w:legacyIndent="230"/>
      <w:lvlJc w:val="left"/>
      <w:rPr>
        <w:rFonts w:ascii="Times New Roman" w:hAnsi="Times New Roman" w:hint="default"/>
      </w:rPr>
    </w:lvl>
  </w:abstractNum>
  <w:abstractNum w:abstractNumId="2">
    <w:nsid w:val="17704AA3"/>
    <w:multiLevelType w:val="singleLevel"/>
    <w:tmpl w:val="110E8DE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hint="default"/>
      </w:rPr>
    </w:lvl>
  </w:abstractNum>
  <w:abstractNum w:abstractNumId="3">
    <w:nsid w:val="2526623B"/>
    <w:multiLevelType w:val="hybridMultilevel"/>
    <w:tmpl w:val="82A0C1E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FC718EA"/>
    <w:multiLevelType w:val="singleLevel"/>
    <w:tmpl w:val="E77E513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hint="default"/>
      </w:rPr>
    </w:lvl>
  </w:abstractNum>
  <w:abstractNum w:abstractNumId="5">
    <w:nsid w:val="3ACC6368"/>
    <w:multiLevelType w:val="hybridMultilevel"/>
    <w:tmpl w:val="97844B0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6CD214A6"/>
    <w:multiLevelType w:val="hybridMultilevel"/>
    <w:tmpl w:val="2BBAF664"/>
    <w:lvl w:ilvl="0" w:tplc="F7D2ECE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6ECC5580"/>
    <w:multiLevelType w:val="singleLevel"/>
    <w:tmpl w:val="E77E513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hint="default"/>
      </w:rPr>
    </w:lvl>
  </w:abstractNum>
  <w:abstractNum w:abstractNumId="8">
    <w:nsid w:val="76EA4486"/>
    <w:multiLevelType w:val="singleLevel"/>
    <w:tmpl w:val="F5FC7E96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hint="default"/>
      </w:rPr>
    </w:lvl>
  </w:abstractNum>
  <w:abstractNum w:abstractNumId="9">
    <w:nsid w:val="7DB55B01"/>
    <w:multiLevelType w:val="hybridMultilevel"/>
    <w:tmpl w:val="E3D88144"/>
    <w:lvl w:ilvl="0" w:tplc="B58C69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CC7"/>
    <w:rsid w:val="00141CC7"/>
    <w:rsid w:val="00200B89"/>
    <w:rsid w:val="003F0082"/>
    <w:rsid w:val="00465AE6"/>
    <w:rsid w:val="0054307B"/>
    <w:rsid w:val="005507D5"/>
    <w:rsid w:val="005F734E"/>
    <w:rsid w:val="007B7E2A"/>
    <w:rsid w:val="00831266"/>
    <w:rsid w:val="008B7D26"/>
    <w:rsid w:val="009171A0"/>
    <w:rsid w:val="00943E02"/>
    <w:rsid w:val="00DE24F5"/>
    <w:rsid w:val="00ED05B3"/>
    <w:rsid w:val="00EE209C"/>
    <w:rsid w:val="00FE1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EF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41CC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271</TotalTime>
  <Pages>3</Pages>
  <Words>498</Words>
  <Characters>2839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6</cp:revision>
  <cp:lastPrinted>2008-11-13T10:36:00Z</cp:lastPrinted>
  <dcterms:created xsi:type="dcterms:W3CDTF">2008-02-24T14:42:00Z</dcterms:created>
  <dcterms:modified xsi:type="dcterms:W3CDTF">2008-11-13T10:37:00Z</dcterms:modified>
</cp:coreProperties>
</file>